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668D6D" w14:textId="77777777" w:rsidR="00B662C3" w:rsidRDefault="00B662C3" w:rsidP="00B662C3">
      <w:pPr>
        <w:pStyle w:val="NoSpacing"/>
      </w:pPr>
      <w:r>
        <w:rPr>
          <w:u w:val="single"/>
        </w:rPr>
        <w:t>John MARLAND</w:t>
      </w:r>
      <w:r>
        <w:t xml:space="preserve">       (d.ca.1415)</w:t>
      </w:r>
    </w:p>
    <w:p w14:paraId="074C8763" w14:textId="77777777" w:rsidR="00B662C3" w:rsidRDefault="00B662C3" w:rsidP="00B662C3">
      <w:pPr>
        <w:pStyle w:val="NoSpacing"/>
      </w:pPr>
    </w:p>
    <w:p w14:paraId="1DF28CF3" w14:textId="77777777" w:rsidR="00B662C3" w:rsidRDefault="00B662C3" w:rsidP="00B662C3">
      <w:pPr>
        <w:pStyle w:val="NoSpacing"/>
      </w:pPr>
    </w:p>
    <w:p w14:paraId="7D1611A7" w14:textId="77777777" w:rsidR="00B662C3" w:rsidRDefault="00B662C3" w:rsidP="00B662C3">
      <w:pPr>
        <w:pStyle w:val="NoSpacing"/>
      </w:pPr>
      <w:r>
        <w:t xml:space="preserve">  8 Oct.1415</w:t>
      </w:r>
      <w:r>
        <w:tab/>
        <w:t>The Escheators of Somerset and Yorkshire were ordered to take his lands into</w:t>
      </w:r>
    </w:p>
    <w:p w14:paraId="52B02988" w14:textId="77777777" w:rsidR="00B662C3" w:rsidRDefault="00B662C3" w:rsidP="00B662C3">
      <w:pPr>
        <w:pStyle w:val="NoSpacing"/>
      </w:pPr>
      <w:r>
        <w:tab/>
      </w:r>
      <w:r>
        <w:tab/>
        <w:t>the King’s hands, as he had recently died.</w:t>
      </w:r>
    </w:p>
    <w:p w14:paraId="4B36159B" w14:textId="77777777" w:rsidR="00B662C3" w:rsidRDefault="00B662C3" w:rsidP="00B662C3">
      <w:pPr>
        <w:pStyle w:val="NoSpacing"/>
      </w:pPr>
      <w:r>
        <w:tab/>
      </w:r>
      <w:r>
        <w:tab/>
        <w:t>(C.F.R. 1413-22 p.104)</w:t>
      </w:r>
    </w:p>
    <w:p w14:paraId="74E7B4EC" w14:textId="77777777" w:rsidR="00B662C3" w:rsidRDefault="00B662C3" w:rsidP="00B662C3">
      <w:pPr>
        <w:pStyle w:val="NoSpacing"/>
      </w:pPr>
    </w:p>
    <w:p w14:paraId="7814A4DD" w14:textId="77777777" w:rsidR="00B662C3" w:rsidRDefault="00B662C3" w:rsidP="00B662C3">
      <w:pPr>
        <w:pStyle w:val="NoSpacing"/>
      </w:pPr>
    </w:p>
    <w:p w14:paraId="4B05981D" w14:textId="77777777" w:rsidR="00B662C3" w:rsidRDefault="00B662C3" w:rsidP="00B662C3">
      <w:pPr>
        <w:pStyle w:val="NoSpacing"/>
      </w:pPr>
      <w:r>
        <w:fldChar w:fldCharType="begin"/>
      </w:r>
      <w:r>
        <w:instrText xml:space="preserve"> DATE \@ "d MMMM yyyy" </w:instrText>
      </w:r>
      <w:r>
        <w:fldChar w:fldCharType="separate"/>
      </w:r>
      <w:r>
        <w:rPr>
          <w:noProof/>
        </w:rPr>
        <w:t>24 March 2025</w:t>
      </w:r>
      <w:r>
        <w:fldChar w:fldCharType="end"/>
      </w:r>
    </w:p>
    <w:p w14:paraId="06635749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F8EC8C" w14:textId="77777777" w:rsidR="00B662C3" w:rsidRDefault="00B662C3" w:rsidP="009139A6">
      <w:r>
        <w:separator/>
      </w:r>
    </w:p>
  </w:endnote>
  <w:endnote w:type="continuationSeparator" w:id="0">
    <w:p w14:paraId="7E5E2552" w14:textId="77777777" w:rsidR="00B662C3" w:rsidRDefault="00B662C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D759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A1F46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D562D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B31B37" w14:textId="77777777" w:rsidR="00B662C3" w:rsidRDefault="00B662C3" w:rsidP="009139A6">
      <w:r>
        <w:separator/>
      </w:r>
    </w:p>
  </w:footnote>
  <w:footnote w:type="continuationSeparator" w:id="0">
    <w:p w14:paraId="62EAA939" w14:textId="77777777" w:rsidR="00B662C3" w:rsidRDefault="00B662C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A21AE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163A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89F9B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62C3"/>
    <w:rsid w:val="000666E0"/>
    <w:rsid w:val="000A2E7A"/>
    <w:rsid w:val="00190DFA"/>
    <w:rsid w:val="002510B7"/>
    <w:rsid w:val="00270799"/>
    <w:rsid w:val="00357E4A"/>
    <w:rsid w:val="005C130B"/>
    <w:rsid w:val="007D0A72"/>
    <w:rsid w:val="00826F5C"/>
    <w:rsid w:val="009139A6"/>
    <w:rsid w:val="009411C2"/>
    <w:rsid w:val="009448BB"/>
    <w:rsid w:val="00947624"/>
    <w:rsid w:val="00A3176C"/>
    <w:rsid w:val="00A47C87"/>
    <w:rsid w:val="00AE65F8"/>
    <w:rsid w:val="00B662C3"/>
    <w:rsid w:val="00BA00AB"/>
    <w:rsid w:val="00C71834"/>
    <w:rsid w:val="00CB4ED9"/>
    <w:rsid w:val="00DE227A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814EAB"/>
  <w15:chartTrackingRefBased/>
  <w15:docId w15:val="{9C892E28-4325-4929-970E-A60E3031A3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35</Words>
  <Characters>201</Characters>
  <Application>Microsoft Office Word</Application>
  <DocSecurity>0</DocSecurity>
  <Lines>1</Lines>
  <Paragraphs>1</Paragraphs>
  <ScaleCrop>false</ScaleCrop>
  <Company/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2025-03-24T12:05:00Z</dcterms:created>
  <dcterms:modified xsi:type="dcterms:W3CDTF">2025-03-24T12:05:00Z</dcterms:modified>
</cp:coreProperties>
</file>